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710" w:rsidRPr="00513FE6" w:rsidRDefault="008A271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710" w:rsidRPr="00513FE6" w:rsidRDefault="008A271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A2710" w:rsidRPr="00513FE6" w:rsidRDefault="008A271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A2710" w:rsidRPr="00513FE6" w:rsidRDefault="008A271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A2710" w:rsidRDefault="008A271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A2710" w:rsidRPr="00E40E79" w:rsidRDefault="008A271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A2710" w:rsidRPr="00513FE6" w:rsidRDefault="008A271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2889</w:t>
      </w:r>
    </w:p>
    <w:p w:rsidR="008A2710" w:rsidRPr="003C0768" w:rsidRDefault="008A271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A2710" w:rsidRPr="00E40E79" w:rsidRDefault="008A2710" w:rsidP="00B05BA8">
      <w:pPr>
        <w:rPr>
          <w:rFonts w:ascii="Century" w:hAnsi="Century"/>
          <w:sz w:val="18"/>
          <w:szCs w:val="26"/>
          <w:lang w:val="uk-UA"/>
        </w:rPr>
      </w:pPr>
    </w:p>
    <w:p w:rsidR="008A2710" w:rsidRPr="003C0768" w:rsidRDefault="008A271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Ганні Анатолівні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A2710" w:rsidRPr="00E40E79" w:rsidRDefault="008A2710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A2710" w:rsidRPr="003C0768" w:rsidRDefault="008A271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Пилип'яку Ганні Анатолівні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A2710" w:rsidRPr="003C0768" w:rsidRDefault="008A271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A2710" w:rsidRDefault="008A2710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Ганні Анатолівні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A2710" w:rsidRPr="007C76DF" w:rsidRDefault="008A27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Ганні Анатолівні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A2710" w:rsidRPr="003C0768" w:rsidRDefault="008A27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A2710" w:rsidRPr="003C0768" w:rsidRDefault="008A27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A2710" w:rsidRDefault="008A271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A2710" w:rsidRPr="003C0768" w:rsidRDefault="008A271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A2710" w:rsidRDefault="008A2710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A2710" w:rsidSect="008A2710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A2710" w:rsidRPr="003C0768" w:rsidRDefault="008A271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A2710" w:rsidRPr="003C0768" w:rsidSect="008A2710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A2710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C1F00BE-CA14-4385-8281-CCEF9F017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2293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